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7E2" w:rsidRDefault="00A067E2" w:rsidP="00A067E2">
      <w:pPr>
        <w:pStyle w:val="NoSpacing"/>
      </w:pPr>
      <w:r>
        <w:rPr>
          <w:u w:val="single"/>
        </w:rPr>
        <w:t>John KNYGHT</w:t>
      </w:r>
      <w:r>
        <w:t xml:space="preserve">      (fl.1423)</w:t>
      </w:r>
    </w:p>
    <w:p w:rsidR="00A067E2" w:rsidRDefault="00A067E2" w:rsidP="00A067E2">
      <w:pPr>
        <w:pStyle w:val="NoSpacing"/>
      </w:pPr>
    </w:p>
    <w:p w:rsidR="00EA1032" w:rsidRDefault="00EA1032" w:rsidP="00A067E2">
      <w:pPr>
        <w:pStyle w:val="NoSpacing"/>
      </w:pPr>
      <w:bookmarkStart w:id="0" w:name="_GoBack"/>
      <w:bookmarkEnd w:id="0"/>
    </w:p>
    <w:p w:rsidR="00A067E2" w:rsidRDefault="00A067E2" w:rsidP="00A067E2">
      <w:pPr>
        <w:pStyle w:val="NoSpacing"/>
      </w:pPr>
      <w:r>
        <w:t>27 May1423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Sevenoaks, Kent,</w:t>
      </w:r>
    </w:p>
    <w:p w:rsidR="00A067E2" w:rsidRDefault="00A067E2" w:rsidP="00A067E2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 and his wife, Margaret(q.v.).</w:t>
      </w:r>
    </w:p>
    <w:p w:rsidR="00A067E2" w:rsidRDefault="00A067E2" w:rsidP="00A067E2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22-77)</w:t>
      </w:r>
    </w:p>
    <w:p w:rsidR="00A067E2" w:rsidRDefault="00A067E2" w:rsidP="00A067E2">
      <w:pPr>
        <w:pStyle w:val="NoSpacing"/>
      </w:pPr>
    </w:p>
    <w:p w:rsidR="00A067E2" w:rsidRDefault="00A067E2" w:rsidP="00A067E2">
      <w:pPr>
        <w:pStyle w:val="NoSpacing"/>
      </w:pPr>
    </w:p>
    <w:p w:rsidR="00A067E2" w:rsidRPr="00AF25A6" w:rsidRDefault="00A067E2" w:rsidP="00A067E2">
      <w:pPr>
        <w:pStyle w:val="NoSpacing"/>
      </w:pPr>
      <w:r>
        <w:t>1 January 2017</w:t>
      </w:r>
    </w:p>
    <w:p w:rsidR="006B2F86" w:rsidRPr="00A067E2" w:rsidRDefault="00EA1032" w:rsidP="00E71FC3">
      <w:pPr>
        <w:pStyle w:val="NoSpacing"/>
      </w:pPr>
    </w:p>
    <w:sectPr w:rsidR="006B2F86" w:rsidRPr="00A067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7E2" w:rsidRDefault="00A067E2" w:rsidP="00E71FC3">
      <w:pPr>
        <w:spacing w:after="0" w:line="240" w:lineRule="auto"/>
      </w:pPr>
      <w:r>
        <w:separator/>
      </w:r>
    </w:p>
  </w:endnote>
  <w:endnote w:type="continuationSeparator" w:id="0">
    <w:p w:rsidR="00A067E2" w:rsidRDefault="00A067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7E2" w:rsidRDefault="00A067E2" w:rsidP="00E71FC3">
      <w:pPr>
        <w:spacing w:after="0" w:line="240" w:lineRule="auto"/>
      </w:pPr>
      <w:r>
        <w:separator/>
      </w:r>
    </w:p>
  </w:footnote>
  <w:footnote w:type="continuationSeparator" w:id="0">
    <w:p w:rsidR="00A067E2" w:rsidRDefault="00A067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E2"/>
    <w:rsid w:val="001A7C09"/>
    <w:rsid w:val="00733BE7"/>
    <w:rsid w:val="00A067E2"/>
    <w:rsid w:val="00AB52E8"/>
    <w:rsid w:val="00B16D3F"/>
    <w:rsid w:val="00E71FC3"/>
    <w:rsid w:val="00EA103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8FB4B"/>
  <w15:chartTrackingRefBased/>
  <w15:docId w15:val="{B8C88A2E-5F00-4E51-B3B2-D88490AC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2017-01-01T20:18:00Z</dcterms:created>
  <dcterms:modified xsi:type="dcterms:W3CDTF">2017-09-25T07:41:00Z</dcterms:modified>
</cp:coreProperties>
</file>